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C93F" w14:textId="6E18F1A8" w:rsidR="00430B52" w:rsidRDefault="00430B52" w:rsidP="00ED3440">
      <w:pPr>
        <w:spacing w:line="260" w:lineRule="auto"/>
        <w:ind w:left="34"/>
        <w:rPr>
          <w:sz w:val="2"/>
          <w:szCs w:val="2"/>
        </w:rPr>
        <w:sectPr w:rsidR="00430B52" w:rsidSect="00A0551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1486" w:right="1134" w:bottom="1985" w:left="1418" w:header="567" w:footer="567" w:gutter="0"/>
          <w:pgNumType w:start="1"/>
          <w:cols w:space="720"/>
          <w:titlePg/>
          <w:docGrid w:linePitch="326"/>
        </w:sectPr>
      </w:pPr>
    </w:p>
    <w:tbl>
      <w:tblPr>
        <w:tblpPr w:leftFromText="141" w:rightFromText="141" w:vertAnchor="text" w:tblpX="5666" w:tblpY="1"/>
        <w:tblOverlap w:val="never"/>
        <w:tblW w:w="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</w:tblGrid>
      <w:tr w:rsidR="00011B08" w:rsidRPr="00C0450D" w14:paraId="7C1DF235" w14:textId="77777777" w:rsidTr="00ED3440">
        <w:trPr>
          <w:trHeight w:val="1463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05947A3" w14:textId="77777777" w:rsidR="00011B08" w:rsidRPr="00430B52" w:rsidRDefault="00011B08" w:rsidP="000E3E95">
            <w:pPr>
              <w:spacing w:line="260" w:lineRule="auto"/>
              <w:rPr>
                <w:sz w:val="2"/>
                <w:szCs w:val="2"/>
              </w:rPr>
            </w:pPr>
          </w:p>
        </w:tc>
      </w:tr>
    </w:tbl>
    <w:p w14:paraId="074916A3" w14:textId="6AA60857" w:rsidR="00DD2C2A" w:rsidRPr="00B31E3E" w:rsidRDefault="00DD2C2A" w:rsidP="00F540FB">
      <w:pPr>
        <w:rPr>
          <w:color w:val="0069B4" w:themeColor="accent1"/>
          <w:sz w:val="12"/>
          <w:szCs w:val="12"/>
        </w:rPr>
      </w:pPr>
    </w:p>
    <w:sdt>
      <w:sdtPr>
        <w:rPr>
          <w:b/>
          <w:bCs/>
          <w:szCs w:val="24"/>
        </w:rPr>
        <w:alias w:val="axesPDF - Layout-Tabelle"/>
        <w:tag w:val="axesPDF:ID:Table:6e24b5f0-42e3-451b-8ebd-03cbfb5b6b91"/>
        <w:id w:val="-1153751837"/>
        <w:placeholder>
          <w:docPart w:val="DefaultPlaceholder_-1854013440"/>
        </w:placeholder>
      </w:sdtPr>
      <w:sdtEndPr>
        <w:rPr>
          <w:b w:val="0"/>
          <w:bCs w:val="0"/>
          <w:spacing w:val="-2"/>
          <w:sz w:val="18"/>
          <w:szCs w:val="18"/>
        </w:rPr>
      </w:sdtEndPr>
      <w:sdtContent>
        <w:tbl>
          <w:tblPr>
            <w:tblW w:w="10062" w:type="dxa"/>
            <w:tblInd w:w="-110" w:type="dxa"/>
            <w:tblLayout w:type="fixed"/>
            <w:tblCellMar>
              <w:left w:w="85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4533"/>
            <w:gridCol w:w="1531"/>
            <w:gridCol w:w="3289"/>
            <w:gridCol w:w="703"/>
            <w:gridCol w:w="6"/>
          </w:tblGrid>
          <w:tr w:rsidR="001504D2" w14:paraId="0D0C5742" w14:textId="77777777" w:rsidTr="00613B77">
            <w:trPr>
              <w:gridAfter w:val="2"/>
              <w:wAfter w:w="709" w:type="dxa"/>
              <w:cantSplit/>
              <w:trHeight w:val="422"/>
            </w:trPr>
            <w:tc>
              <w:tcPr>
                <w:tcW w:w="4533" w:type="dxa"/>
                <w:vMerge w:val="restart"/>
                <w:shd w:val="clear" w:color="auto" w:fill="auto"/>
              </w:tcPr>
              <w:p w14:paraId="285152CC" w14:textId="333011FD" w:rsidR="00613B77" w:rsidRPr="00613B77" w:rsidRDefault="001504D2" w:rsidP="00613B77">
                <w:pPr>
                  <w:ind w:left="-120" w:firstLine="120"/>
                </w:pPr>
                <w:r w:rsidRPr="00C32095">
                  <w:t>Anschrift</w:t>
                </w:r>
              </w:p>
            </w:tc>
            <w:tc>
              <w:tcPr>
                <w:tcW w:w="1531" w:type="dxa"/>
                <w:shd w:val="clear" w:color="auto" w:fill="auto"/>
              </w:tcPr>
              <w:p w14:paraId="52E226BD" w14:textId="77777777" w:rsidR="001504D2" w:rsidRPr="002431FE" w:rsidRDefault="001504D2" w:rsidP="005048B6">
                <w:pPr>
                  <w:pStyle w:val="Kopfzeile"/>
                </w:pPr>
              </w:p>
            </w:tc>
            <w:tc>
              <w:tcPr>
                <w:tcW w:w="3289" w:type="dxa"/>
                <w:shd w:val="clear" w:color="auto" w:fill="auto"/>
                <w:tcMar>
                  <w:left w:w="57" w:type="dxa"/>
                </w:tcMar>
              </w:tcPr>
              <w:p w14:paraId="48F4F734" w14:textId="395E8472" w:rsidR="001504D2" w:rsidRPr="002431FE" w:rsidRDefault="00EB3A70" w:rsidP="005048B6">
                <w:pPr>
                  <w:pStyle w:val="Kopfzeile"/>
                </w:pPr>
                <w:r>
                  <w:t>Zentralverwaltung</w:t>
                </w:r>
              </w:p>
              <w:p w14:paraId="78BC57DC" w14:textId="31A1307B" w:rsidR="001504D2" w:rsidRPr="005048B6" w:rsidRDefault="001504D2" w:rsidP="005048B6">
                <w:pPr>
                  <w:pStyle w:val="Kopfzeile"/>
                  <w:rPr>
                    <w:b w:val="0"/>
                  </w:rPr>
                </w:pPr>
                <w:r w:rsidRPr="005048B6">
                  <w:rPr>
                    <w:b w:val="0"/>
                  </w:rPr>
                  <w:t>Leit</w:t>
                </w:r>
                <w:r w:rsidR="0032031C">
                  <w:rPr>
                    <w:b w:val="0"/>
                  </w:rPr>
                  <w:t>ung</w:t>
                </w:r>
                <w:r w:rsidRPr="005048B6">
                  <w:rPr>
                    <w:b w:val="0"/>
                  </w:rPr>
                  <w:t xml:space="preserve">: </w:t>
                </w:r>
                <w:r w:rsidR="00EB3A70">
                  <w:rPr>
                    <w:b w:val="0"/>
                  </w:rPr>
                  <w:t>Frederik Just</w:t>
                </w:r>
              </w:p>
              <w:p w14:paraId="6C83882F" w14:textId="77777777" w:rsidR="001504D2" w:rsidRPr="002431FE" w:rsidRDefault="001504D2" w:rsidP="005048B6">
                <w:pPr>
                  <w:pStyle w:val="Kopfzeile"/>
                </w:pPr>
              </w:p>
            </w:tc>
          </w:tr>
          <w:tr w:rsidR="001504D2" w14:paraId="5291A8DC" w14:textId="77777777" w:rsidTr="00613B77">
            <w:trPr>
              <w:cantSplit/>
              <w:trHeight w:val="105"/>
            </w:trPr>
            <w:tc>
              <w:tcPr>
                <w:tcW w:w="4533" w:type="dxa"/>
                <w:vMerge/>
                <w:shd w:val="clear" w:color="auto" w:fill="auto"/>
              </w:tcPr>
              <w:p w14:paraId="2D7C2CE9" w14:textId="77777777" w:rsidR="001504D2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0FD3A763" w14:textId="77777777" w:rsidR="001504D2" w:rsidRPr="001971CC" w:rsidRDefault="005B3FC5" w:rsidP="002431FE">
                <w:pPr>
                  <w:pStyle w:val="Spaltenzeile"/>
                  <w:rPr>
                    <w:bCs/>
                    <w:sz w:val="16"/>
                    <w:szCs w:val="16"/>
                  </w:rPr>
                </w:pPr>
                <w:r>
                  <w:rPr>
                    <w:bCs/>
                    <w:sz w:val="16"/>
                    <w:szCs w:val="16"/>
                  </w:rPr>
                  <w:t>Referat od.</w:t>
                </w:r>
                <w:r w:rsidR="00852131">
                  <w:rPr>
                    <w:bCs/>
                    <w:sz w:val="16"/>
                    <w:szCs w:val="16"/>
                  </w:rPr>
                  <w:t xml:space="preserve"> Labor</w:t>
                </w:r>
                <w:r w:rsidR="001504D2" w:rsidRPr="001971CC">
                  <w:rPr>
                    <w:bCs/>
                    <w:sz w:val="16"/>
                    <w:szCs w:val="16"/>
                  </w:rPr>
                  <w:t>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45C9320B" w14:textId="17564D85" w:rsidR="001504D2" w:rsidRPr="00033EC2" w:rsidRDefault="00EB3A70" w:rsidP="00A42321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Beschaffung, Transport und Liegenschaft</w:t>
                </w:r>
              </w:p>
            </w:tc>
          </w:tr>
          <w:tr w:rsidR="001504D2" w:rsidRPr="00F62760" w14:paraId="042A20B1" w14:textId="77777777" w:rsidTr="00613B77">
            <w:trPr>
              <w:cantSplit/>
              <w:trHeight w:val="105"/>
            </w:trPr>
            <w:tc>
              <w:tcPr>
                <w:tcW w:w="4533" w:type="dxa"/>
                <w:vMerge/>
                <w:shd w:val="clear" w:color="auto" w:fill="auto"/>
              </w:tcPr>
              <w:p w14:paraId="3907EA19" w14:textId="77777777" w:rsidR="001504D2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7FAC8351" w14:textId="77777777" w:rsidR="001504D2" w:rsidRPr="001971CC" w:rsidRDefault="001504D2" w:rsidP="002431FE">
                <w:pPr>
                  <w:pStyle w:val="Spaltenzeil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bearbeitet von: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1836AA26" w14:textId="786805DD" w:rsidR="001504D2" w:rsidRPr="00F62760" w:rsidRDefault="00EB3A70" w:rsidP="00A42321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Herr Ronny Kindermann</w:t>
                </w:r>
              </w:p>
            </w:tc>
          </w:tr>
          <w:tr w:rsidR="00EB3A70" w:rsidRPr="005B3FC5" w14:paraId="02425003" w14:textId="77777777" w:rsidTr="00613B77">
            <w:trPr>
              <w:cantSplit/>
              <w:trHeight w:val="179"/>
            </w:trPr>
            <w:tc>
              <w:tcPr>
                <w:tcW w:w="4533" w:type="dxa"/>
                <w:vMerge/>
                <w:shd w:val="clear" w:color="auto" w:fill="auto"/>
              </w:tcPr>
              <w:p w14:paraId="5F34D235" w14:textId="77777777" w:rsidR="00EB3A70" w:rsidRPr="00F62760" w:rsidRDefault="00EB3A70" w:rsidP="00EB3A70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08712608" w14:textId="7BD5FC3D" w:rsidR="00EB3A70" w:rsidRPr="00CB707D" w:rsidRDefault="00EB3A70" w:rsidP="00EB3A70">
                <w:pPr>
                  <w:pStyle w:val="Spaltenzeil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Telefon</w:t>
                </w:r>
                <w:r w:rsidRPr="00CB707D">
                  <w:rPr>
                    <w:sz w:val="16"/>
                    <w:szCs w:val="16"/>
                  </w:rPr>
                  <w:t>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77CCAE29" w14:textId="7647890C" w:rsidR="00EB3A70" w:rsidRPr="005B3FC5" w:rsidRDefault="00EB3A70" w:rsidP="00EB3A70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038351-7-1363</w:t>
                </w:r>
              </w:p>
            </w:tc>
          </w:tr>
          <w:tr w:rsidR="00EB3A70" w14:paraId="248A0300" w14:textId="77777777" w:rsidTr="00613B77">
            <w:trPr>
              <w:cantSplit/>
              <w:trHeight w:val="148"/>
            </w:trPr>
            <w:tc>
              <w:tcPr>
                <w:tcW w:w="4533" w:type="dxa"/>
                <w:vMerge/>
                <w:shd w:val="clear" w:color="auto" w:fill="auto"/>
              </w:tcPr>
              <w:p w14:paraId="450432F8" w14:textId="77777777" w:rsidR="00EB3A70" w:rsidRPr="005B3FC5" w:rsidRDefault="00EB3A70" w:rsidP="00EB3A70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4D24308F" w14:textId="0722B2C0" w:rsidR="00EB3A70" w:rsidRPr="005B3FC5" w:rsidRDefault="00EB3A70" w:rsidP="00EB3A70">
                <w:pPr>
                  <w:pStyle w:val="Spaltenzeile"/>
                  <w:rPr>
                    <w:sz w:val="16"/>
                    <w:szCs w:val="16"/>
                  </w:rPr>
                </w:pPr>
                <w:r w:rsidRPr="001971CC">
                  <w:rPr>
                    <w:sz w:val="16"/>
                    <w:szCs w:val="16"/>
                  </w:rPr>
                  <w:t>Fax: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0067ADFA" w14:textId="26EF57CE" w:rsidR="00EB3A70" w:rsidRPr="005B3FC5" w:rsidRDefault="00EB3A70" w:rsidP="00EB3A70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038351-7-1454</w:t>
                </w:r>
              </w:p>
            </w:tc>
          </w:tr>
          <w:tr w:rsidR="00EB3A70" w:rsidRPr="005B3FC5" w14:paraId="4620A147" w14:textId="77777777" w:rsidTr="00613B77">
            <w:trPr>
              <w:cantSplit/>
              <w:trHeight w:val="105"/>
            </w:trPr>
            <w:tc>
              <w:tcPr>
                <w:tcW w:w="4533" w:type="dxa"/>
                <w:vMerge/>
                <w:shd w:val="clear" w:color="auto" w:fill="auto"/>
              </w:tcPr>
              <w:p w14:paraId="5DA1CCCC" w14:textId="77777777" w:rsidR="00EB3A70" w:rsidRDefault="00EB3A70" w:rsidP="00EB3A70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233AA65F" w14:textId="21E9EEC7" w:rsidR="00EB3A70" w:rsidRPr="005B3FC5" w:rsidRDefault="00EB3A70" w:rsidP="00EB3A70">
                <w:pPr>
                  <w:pStyle w:val="Spaltenzeile"/>
                  <w:rPr>
                    <w:sz w:val="16"/>
                    <w:szCs w:val="16"/>
                  </w:rPr>
                </w:pPr>
                <w:r w:rsidRPr="001971CC">
                  <w:rPr>
                    <w:sz w:val="16"/>
                    <w:szCs w:val="16"/>
                  </w:rPr>
                  <w:t>E-Mail:</w:t>
                </w:r>
                <w:bookmarkStart w:id="0" w:name="Text5"/>
                <w:r w:rsidRPr="001971CC">
                  <w:rPr>
                    <w:sz w:val="16"/>
                    <w:szCs w:val="16"/>
                  </w:rPr>
                  <w:t xml:space="preserve"> </w:t>
                </w:r>
                <w:bookmarkEnd w:id="0"/>
              </w:p>
            </w:tc>
            <w:tc>
              <w:tcPr>
                <w:tcW w:w="3998" w:type="dxa"/>
                <w:gridSpan w:val="3"/>
                <w:vAlign w:val="center"/>
              </w:tcPr>
              <w:p w14:paraId="1C0D5272" w14:textId="3235154C" w:rsidR="00EB3A70" w:rsidRPr="005B3FC5" w:rsidRDefault="00EB3A70" w:rsidP="00EB3A70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ronny.kindermann@fli</w:t>
                </w:r>
                <w:r w:rsidRPr="005B3FC5">
                  <w:rPr>
                    <w:spacing w:val="-2"/>
                    <w:sz w:val="18"/>
                    <w:szCs w:val="18"/>
                  </w:rPr>
                  <w:t>.de</w:t>
                </w:r>
              </w:p>
            </w:tc>
          </w:tr>
          <w:tr w:rsidR="001504D2" w14:paraId="232A5D8F" w14:textId="77777777" w:rsidTr="00613B77">
            <w:trPr>
              <w:cantSplit/>
              <w:trHeight w:val="418"/>
            </w:trPr>
            <w:tc>
              <w:tcPr>
                <w:tcW w:w="4533" w:type="dxa"/>
                <w:vMerge/>
                <w:shd w:val="clear" w:color="auto" w:fill="auto"/>
              </w:tcPr>
              <w:p w14:paraId="6CD7EDAB" w14:textId="77777777" w:rsidR="001504D2" w:rsidRPr="005B3FC5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32C5A0E6" w14:textId="77777777" w:rsidR="001504D2" w:rsidRPr="001971CC" w:rsidRDefault="005B3FC5" w:rsidP="002431FE">
                <w:pPr>
                  <w:pStyle w:val="Spaltenzeil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Zeichen od. </w:t>
                </w:r>
                <w:r w:rsidR="001504D2" w:rsidRPr="001971CC">
                  <w:rPr>
                    <w:sz w:val="16"/>
                    <w:szCs w:val="16"/>
                  </w:rPr>
                  <w:t>A</w:t>
                </w:r>
                <w:r w:rsidR="00403A65">
                  <w:rPr>
                    <w:sz w:val="16"/>
                    <w:szCs w:val="16"/>
                  </w:rPr>
                  <w:t>Z</w:t>
                </w:r>
                <w:r w:rsidR="001504D2" w:rsidRPr="001971CC">
                  <w:rPr>
                    <w:sz w:val="16"/>
                    <w:szCs w:val="16"/>
                  </w:rPr>
                  <w:t xml:space="preserve">: 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62BA610F" w14:textId="4BE7BA9F" w:rsidR="001504D2" w:rsidRDefault="0086076D" w:rsidP="00A42321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 xml:space="preserve">RK </w:t>
                </w:r>
                <w:r w:rsidR="00244AB9">
                  <w:rPr>
                    <w:spacing w:val="-2"/>
                    <w:sz w:val="18"/>
                    <w:szCs w:val="18"/>
                  </w:rPr>
                  <w:t>0</w:t>
                </w:r>
                <w:r w:rsidR="007363C1">
                  <w:rPr>
                    <w:spacing w:val="-2"/>
                    <w:sz w:val="18"/>
                    <w:szCs w:val="18"/>
                  </w:rPr>
                  <w:t>10</w:t>
                </w:r>
                <w:r>
                  <w:rPr>
                    <w:spacing w:val="-2"/>
                    <w:sz w:val="18"/>
                    <w:szCs w:val="18"/>
                  </w:rPr>
                  <w:t>/202</w:t>
                </w:r>
                <w:r w:rsidR="00244AB9">
                  <w:rPr>
                    <w:spacing w:val="-2"/>
                    <w:sz w:val="18"/>
                    <w:szCs w:val="18"/>
                  </w:rPr>
                  <w:t>6</w:t>
                </w:r>
                <w:r>
                  <w:rPr>
                    <w:spacing w:val="-2"/>
                    <w:sz w:val="18"/>
                    <w:szCs w:val="18"/>
                  </w:rPr>
                  <w:t xml:space="preserve"> </w:t>
                </w:r>
                <w:r w:rsidR="001504D2">
                  <w:rPr>
                    <w:spacing w:val="-2"/>
                    <w:sz w:val="18"/>
                    <w:szCs w:val="18"/>
                  </w:rPr>
                  <w:t xml:space="preserve"> </w:t>
                </w:r>
              </w:p>
            </w:tc>
          </w:tr>
          <w:tr w:rsidR="001504D2" w14:paraId="3FCE21E8" w14:textId="77777777" w:rsidTr="00613B77">
            <w:trPr>
              <w:gridAfter w:val="1"/>
              <w:wAfter w:w="6" w:type="dxa"/>
              <w:cantSplit/>
              <w:trHeight w:val="211"/>
            </w:trPr>
            <w:tc>
              <w:tcPr>
                <w:tcW w:w="4533" w:type="dxa"/>
                <w:vMerge/>
                <w:shd w:val="clear" w:color="auto" w:fill="auto"/>
              </w:tcPr>
              <w:p w14:paraId="2B53FA03" w14:textId="77777777" w:rsidR="001504D2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4FAB0E5E" w14:textId="77777777" w:rsidR="001504D2" w:rsidRPr="001971CC" w:rsidRDefault="0042554B" w:rsidP="002431FE">
                <w:pPr>
                  <w:pStyle w:val="Spaltenzeile"/>
                  <w:rPr>
                    <w:sz w:val="16"/>
                    <w:szCs w:val="16"/>
                  </w:rPr>
                </w:pPr>
                <w:r w:rsidRPr="00C0450D">
                  <w:rPr>
                    <w:sz w:val="16"/>
                  </w:rPr>
                  <w:t>Datum:</w:t>
                </w:r>
              </w:p>
            </w:tc>
            <w:tc>
              <w:tcPr>
                <w:tcW w:w="3992" w:type="dxa"/>
                <w:gridSpan w:val="2"/>
                <w:vAlign w:val="center"/>
              </w:tcPr>
              <w:p w14:paraId="70531EB6" w14:textId="4D178CDA" w:rsidR="001504D2" w:rsidRDefault="007363C1" w:rsidP="0042554B">
                <w:pPr>
                  <w:suppressAutoHyphens/>
                  <w:ind w:left="-22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22.06</w:t>
                </w:r>
                <w:r w:rsidR="00244AB9">
                  <w:rPr>
                    <w:spacing w:val="-2"/>
                    <w:sz w:val="18"/>
                    <w:szCs w:val="18"/>
                  </w:rPr>
                  <w:t>.2026</w:t>
                </w:r>
              </w:p>
            </w:tc>
          </w:tr>
        </w:tbl>
      </w:sdtContent>
    </w:sdt>
    <w:p w14:paraId="61F7896F" w14:textId="77777777" w:rsidR="00837E71" w:rsidRPr="00C0450D" w:rsidRDefault="00837E71" w:rsidP="009D244D">
      <w:pPr>
        <w:tabs>
          <w:tab w:val="left" w:pos="5387"/>
        </w:tabs>
        <w:spacing w:line="260" w:lineRule="auto"/>
        <w:rPr>
          <w:sz w:val="20"/>
        </w:rPr>
      </w:pPr>
    </w:p>
    <w:p w14:paraId="70606474" w14:textId="77777777" w:rsidR="009A7B2D" w:rsidRDefault="009A7B2D" w:rsidP="009005EF">
      <w:pPr>
        <w:ind w:right="-3"/>
        <w:rPr>
          <w:rFonts w:cs="Arial"/>
          <w:b/>
          <w:sz w:val="20"/>
        </w:rPr>
      </w:pPr>
    </w:p>
    <w:p w14:paraId="0C95AE9B" w14:textId="77777777" w:rsidR="00454FBE" w:rsidRPr="006C036A" w:rsidRDefault="00454FBE" w:rsidP="00454FBE">
      <w:pPr>
        <w:ind w:right="-76"/>
        <w:rPr>
          <w:szCs w:val="24"/>
        </w:rPr>
      </w:pPr>
      <w:r w:rsidRPr="006C036A">
        <w:rPr>
          <w:b/>
          <w:bCs/>
          <w:szCs w:val="24"/>
        </w:rPr>
        <w:t>A</w:t>
      </w:r>
      <w:r w:rsidRPr="006C036A">
        <w:rPr>
          <w:b/>
          <w:bCs/>
          <w:spacing w:val="1"/>
          <w:szCs w:val="24"/>
        </w:rPr>
        <w:t>u</w:t>
      </w:r>
      <w:r w:rsidRPr="006C036A">
        <w:rPr>
          <w:b/>
          <w:bCs/>
          <w:spacing w:val="-1"/>
          <w:szCs w:val="24"/>
        </w:rPr>
        <w:t>f</w:t>
      </w:r>
      <w:r w:rsidRPr="006C036A">
        <w:rPr>
          <w:b/>
          <w:bCs/>
          <w:spacing w:val="2"/>
          <w:szCs w:val="24"/>
        </w:rPr>
        <w:t>f</w:t>
      </w:r>
      <w:r w:rsidRPr="006C036A">
        <w:rPr>
          <w:b/>
          <w:bCs/>
          <w:szCs w:val="24"/>
        </w:rPr>
        <w:t>o</w:t>
      </w:r>
      <w:r w:rsidRPr="006C036A">
        <w:rPr>
          <w:b/>
          <w:bCs/>
          <w:spacing w:val="-1"/>
          <w:szCs w:val="24"/>
        </w:rPr>
        <w:t>r</w:t>
      </w:r>
      <w:r w:rsidRPr="006C036A">
        <w:rPr>
          <w:b/>
          <w:bCs/>
          <w:spacing w:val="1"/>
          <w:szCs w:val="24"/>
        </w:rPr>
        <w:t>d</w:t>
      </w:r>
      <w:r w:rsidRPr="006C036A">
        <w:rPr>
          <w:b/>
          <w:bCs/>
          <w:spacing w:val="-1"/>
          <w:szCs w:val="24"/>
        </w:rPr>
        <w:t>er</w:t>
      </w:r>
      <w:r w:rsidRPr="006C036A">
        <w:rPr>
          <w:b/>
          <w:bCs/>
          <w:spacing w:val="1"/>
          <w:szCs w:val="24"/>
        </w:rPr>
        <w:t>un</w:t>
      </w:r>
      <w:r w:rsidRPr="006C036A">
        <w:rPr>
          <w:b/>
          <w:bCs/>
          <w:szCs w:val="24"/>
        </w:rPr>
        <w:t xml:space="preserve">g </w:t>
      </w:r>
      <w:r w:rsidRPr="006C036A">
        <w:rPr>
          <w:b/>
          <w:bCs/>
          <w:spacing w:val="-1"/>
          <w:szCs w:val="24"/>
        </w:rPr>
        <w:t>z</w:t>
      </w:r>
      <w:r w:rsidRPr="006C036A">
        <w:rPr>
          <w:b/>
          <w:bCs/>
          <w:spacing w:val="1"/>
          <w:szCs w:val="24"/>
        </w:rPr>
        <w:t>u</w:t>
      </w:r>
      <w:r w:rsidRPr="006C036A">
        <w:rPr>
          <w:b/>
          <w:bCs/>
          <w:szCs w:val="24"/>
        </w:rPr>
        <w:t>r</w:t>
      </w:r>
      <w:r w:rsidRPr="006C036A">
        <w:rPr>
          <w:b/>
          <w:bCs/>
          <w:spacing w:val="-1"/>
          <w:szCs w:val="24"/>
        </w:rPr>
        <w:t xml:space="preserve"> </w:t>
      </w:r>
      <w:r w:rsidRPr="006C036A">
        <w:rPr>
          <w:b/>
          <w:bCs/>
          <w:szCs w:val="24"/>
        </w:rPr>
        <w:t>A</w:t>
      </w:r>
      <w:r w:rsidRPr="006C036A">
        <w:rPr>
          <w:b/>
          <w:bCs/>
          <w:spacing w:val="1"/>
          <w:szCs w:val="24"/>
        </w:rPr>
        <w:t>b</w:t>
      </w:r>
      <w:r w:rsidRPr="006C036A">
        <w:rPr>
          <w:b/>
          <w:bCs/>
          <w:szCs w:val="24"/>
        </w:rPr>
        <w:t>ga</w:t>
      </w:r>
      <w:r w:rsidRPr="006C036A">
        <w:rPr>
          <w:b/>
          <w:bCs/>
          <w:spacing w:val="1"/>
          <w:szCs w:val="24"/>
        </w:rPr>
        <w:t>b</w:t>
      </w:r>
      <w:r w:rsidRPr="006C036A">
        <w:rPr>
          <w:b/>
          <w:bCs/>
          <w:szCs w:val="24"/>
        </w:rPr>
        <w:t>e</w:t>
      </w:r>
      <w:r w:rsidRPr="006C036A">
        <w:rPr>
          <w:b/>
          <w:bCs/>
          <w:spacing w:val="-1"/>
          <w:szCs w:val="24"/>
        </w:rPr>
        <w:t xml:space="preserve"> e</w:t>
      </w:r>
      <w:r w:rsidRPr="006C036A">
        <w:rPr>
          <w:b/>
          <w:bCs/>
          <w:spacing w:val="1"/>
          <w:szCs w:val="24"/>
        </w:rPr>
        <w:t>in</w:t>
      </w:r>
      <w:r w:rsidRPr="006C036A">
        <w:rPr>
          <w:b/>
          <w:bCs/>
          <w:spacing w:val="-1"/>
          <w:szCs w:val="24"/>
        </w:rPr>
        <w:t>e</w:t>
      </w:r>
      <w:r w:rsidRPr="006C036A">
        <w:rPr>
          <w:b/>
          <w:bCs/>
          <w:szCs w:val="24"/>
        </w:rPr>
        <w:t>s A</w:t>
      </w:r>
      <w:r w:rsidRPr="006C036A">
        <w:rPr>
          <w:b/>
          <w:bCs/>
          <w:spacing w:val="1"/>
          <w:szCs w:val="24"/>
        </w:rPr>
        <w:t>n</w:t>
      </w:r>
      <w:r w:rsidRPr="006C036A">
        <w:rPr>
          <w:b/>
          <w:bCs/>
          <w:szCs w:val="24"/>
        </w:rPr>
        <w:t>g</w:t>
      </w:r>
      <w:r w:rsidRPr="006C036A">
        <w:rPr>
          <w:b/>
          <w:bCs/>
          <w:spacing w:val="-1"/>
          <w:szCs w:val="24"/>
        </w:rPr>
        <w:t>e</w:t>
      </w:r>
      <w:r w:rsidRPr="006C036A">
        <w:rPr>
          <w:b/>
          <w:bCs/>
          <w:spacing w:val="1"/>
          <w:szCs w:val="24"/>
        </w:rPr>
        <w:t>b</w:t>
      </w:r>
      <w:r w:rsidRPr="006C036A">
        <w:rPr>
          <w:b/>
          <w:bCs/>
          <w:szCs w:val="24"/>
        </w:rPr>
        <w:t>o</w:t>
      </w:r>
      <w:r w:rsidRPr="006C036A">
        <w:rPr>
          <w:b/>
          <w:bCs/>
          <w:spacing w:val="-1"/>
          <w:szCs w:val="24"/>
        </w:rPr>
        <w:t>te</w:t>
      </w:r>
      <w:r w:rsidRPr="006C036A">
        <w:rPr>
          <w:b/>
          <w:bCs/>
          <w:szCs w:val="24"/>
        </w:rPr>
        <w:t>s</w:t>
      </w:r>
    </w:p>
    <w:p w14:paraId="6558158C" w14:textId="77777777" w:rsidR="00454FBE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szCs w:val="24"/>
        </w:rPr>
        <w:t>Öffentliche Ausschreibung</w:t>
      </w:r>
    </w:p>
    <w:p w14:paraId="7F3F8042" w14:textId="1A8E9B12" w:rsidR="00454FBE" w:rsidRPr="005B3FC5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szCs w:val="24"/>
        </w:rPr>
        <w:t>„</w:t>
      </w:r>
      <w:bookmarkStart w:id="1" w:name="_Hlk232422961"/>
      <w:r w:rsidR="00FC04BF" w:rsidRPr="00FC04BF">
        <w:rPr>
          <w:rFonts w:cs="Arial"/>
          <w:szCs w:val="24"/>
        </w:rPr>
        <w:t>Suspension-Array-System</w:t>
      </w:r>
      <w:bookmarkEnd w:id="1"/>
      <w:r>
        <w:rPr>
          <w:rFonts w:cs="Arial"/>
          <w:szCs w:val="24"/>
        </w:rPr>
        <w:t>“</w:t>
      </w:r>
    </w:p>
    <w:p w14:paraId="42287377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p w14:paraId="24E27014" w14:textId="77777777" w:rsidR="00454FBE" w:rsidRPr="005B3FC5" w:rsidRDefault="00454FBE" w:rsidP="00454FBE">
      <w:pPr>
        <w:ind w:right="-3"/>
        <w:rPr>
          <w:rFonts w:cs="Arial"/>
          <w:szCs w:val="24"/>
        </w:rPr>
      </w:pPr>
      <w:r w:rsidRPr="005B3FC5">
        <w:rPr>
          <w:rFonts w:cs="Arial"/>
          <w:szCs w:val="24"/>
        </w:rPr>
        <w:t>Sehr geehrte Damen und Herren,</w:t>
      </w:r>
    </w:p>
    <w:p w14:paraId="1DF26C8F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p w14:paraId="783B73C0" w14:textId="77777777" w:rsidR="00454FBE" w:rsidRPr="006C036A" w:rsidRDefault="00454FBE" w:rsidP="00454FBE">
      <w:pPr>
        <w:ind w:right="-3"/>
        <w:rPr>
          <w:rFonts w:cs="Arial"/>
          <w:szCs w:val="24"/>
        </w:rPr>
      </w:pPr>
      <w:r w:rsidRPr="006C036A">
        <w:rPr>
          <w:rFonts w:cs="Arial"/>
          <w:szCs w:val="24"/>
        </w:rPr>
        <w:t>wir beabsichtigen die o. g. Leistung zu vergeben und bitten Sie um</w:t>
      </w:r>
    </w:p>
    <w:p w14:paraId="1BD489BC" w14:textId="77777777" w:rsidR="00454FBE" w:rsidRPr="006C036A" w:rsidRDefault="00454FBE" w:rsidP="00454FBE">
      <w:pPr>
        <w:ind w:right="-3"/>
        <w:rPr>
          <w:rFonts w:cs="Arial"/>
          <w:szCs w:val="24"/>
        </w:rPr>
      </w:pPr>
      <w:r w:rsidRPr="006C036A">
        <w:rPr>
          <w:rFonts w:cs="Arial"/>
          <w:szCs w:val="24"/>
        </w:rPr>
        <w:t>Abgabe eines Angebotes.</w:t>
      </w:r>
    </w:p>
    <w:p w14:paraId="43B4A3E0" w14:textId="77777777" w:rsidR="00454FBE" w:rsidRPr="005B3FC5" w:rsidRDefault="00454FBE" w:rsidP="00454FBE">
      <w:pPr>
        <w:ind w:right="-6"/>
        <w:rPr>
          <w:rFonts w:cs="Arial"/>
          <w:szCs w:val="24"/>
        </w:rPr>
      </w:pPr>
    </w:p>
    <w:p w14:paraId="03FF9328" w14:textId="77777777" w:rsidR="00454FBE" w:rsidRDefault="00454FBE" w:rsidP="00454FBE">
      <w:pPr>
        <w:ind w:right="-6"/>
        <w:rPr>
          <w:rFonts w:cs="Arial"/>
          <w:szCs w:val="24"/>
        </w:rPr>
      </w:pPr>
      <w:r w:rsidRPr="005B3FC5">
        <w:rPr>
          <w:rFonts w:cs="Arial"/>
          <w:szCs w:val="24"/>
        </w:rPr>
        <w:t>Mit freundlichen Grüßen</w:t>
      </w:r>
    </w:p>
    <w:p w14:paraId="7EBD23A5" w14:textId="77777777" w:rsidR="00454FBE" w:rsidRPr="005B3FC5" w:rsidRDefault="00454FBE" w:rsidP="00454FBE">
      <w:pPr>
        <w:ind w:right="-6"/>
        <w:rPr>
          <w:rFonts w:cs="Arial"/>
          <w:szCs w:val="24"/>
        </w:rPr>
      </w:pPr>
    </w:p>
    <w:p w14:paraId="390D6109" w14:textId="77777777" w:rsidR="00454FBE" w:rsidRPr="005B3FC5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szCs w:val="24"/>
        </w:rPr>
        <w:t>i</w:t>
      </w:r>
      <w:r w:rsidRPr="005B3FC5">
        <w:rPr>
          <w:rFonts w:cs="Arial"/>
          <w:szCs w:val="24"/>
        </w:rPr>
        <w:t>m Auftrag</w:t>
      </w:r>
    </w:p>
    <w:p w14:paraId="515065EB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p w14:paraId="1462C56F" w14:textId="77777777" w:rsidR="00454FBE" w:rsidRPr="005B3FC5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noProof/>
          <w:szCs w:val="24"/>
        </w:rPr>
        <w:drawing>
          <wp:inline distT="0" distB="0" distL="0" distR="0" wp14:anchorId="3A6511B2" wp14:editId="5264A87D">
            <wp:extent cx="1233578" cy="586156"/>
            <wp:effectExtent l="0" t="0" r="5080" b="444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ignatur RK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914" cy="61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CFDBB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68"/>
      </w:tblGrid>
      <w:tr w:rsidR="00454FBE" w:rsidRPr="005B3FC5" w14:paraId="0FDCC3A7" w14:textId="77777777" w:rsidTr="00785CE5">
        <w:tc>
          <w:tcPr>
            <w:tcW w:w="4747" w:type="dxa"/>
          </w:tcPr>
          <w:p w14:paraId="3ADEB092" w14:textId="77777777" w:rsidR="00454FBE" w:rsidRPr="005B3FC5" w:rsidRDefault="00454FBE" w:rsidP="00785CE5">
            <w:pPr>
              <w:ind w:left="-105" w:right="-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Ronny Kindermann</w:t>
            </w:r>
          </w:p>
        </w:tc>
        <w:tc>
          <w:tcPr>
            <w:tcW w:w="4748" w:type="dxa"/>
          </w:tcPr>
          <w:p w14:paraId="0C28AF61" w14:textId="77777777" w:rsidR="00454FBE" w:rsidRPr="005B3FC5" w:rsidRDefault="00454FBE" w:rsidP="00785CE5">
            <w:pPr>
              <w:ind w:right="-3"/>
              <w:rPr>
                <w:rFonts w:cs="Arial"/>
                <w:szCs w:val="24"/>
              </w:rPr>
            </w:pPr>
          </w:p>
        </w:tc>
      </w:tr>
      <w:tr w:rsidR="00454FBE" w:rsidRPr="005B3FC5" w14:paraId="5C9AD187" w14:textId="77777777" w:rsidTr="00785CE5">
        <w:tc>
          <w:tcPr>
            <w:tcW w:w="4747" w:type="dxa"/>
          </w:tcPr>
          <w:p w14:paraId="234AA5FA" w14:textId="77777777" w:rsidR="00454FBE" w:rsidRPr="005B3FC5" w:rsidRDefault="00454FBE" w:rsidP="00785CE5">
            <w:pPr>
              <w:ind w:right="-3"/>
              <w:rPr>
                <w:rFonts w:cs="Arial"/>
                <w:szCs w:val="24"/>
              </w:rPr>
            </w:pPr>
          </w:p>
        </w:tc>
        <w:tc>
          <w:tcPr>
            <w:tcW w:w="4748" w:type="dxa"/>
          </w:tcPr>
          <w:p w14:paraId="01CE262A" w14:textId="77777777" w:rsidR="00454FBE" w:rsidRPr="005B3FC5" w:rsidRDefault="00454FBE" w:rsidP="00785CE5">
            <w:pPr>
              <w:ind w:right="-3"/>
              <w:rPr>
                <w:rFonts w:cs="Arial"/>
                <w:szCs w:val="24"/>
              </w:rPr>
            </w:pPr>
          </w:p>
        </w:tc>
      </w:tr>
    </w:tbl>
    <w:p w14:paraId="4BBA78AD" w14:textId="745B589C" w:rsidR="00F0153C" w:rsidRPr="004138C1" w:rsidRDefault="00F0153C" w:rsidP="00454FBE">
      <w:pPr>
        <w:ind w:right="-3"/>
      </w:pPr>
    </w:p>
    <w:sectPr w:rsidR="00F0153C" w:rsidRPr="004138C1" w:rsidSect="00BE1548">
      <w:type w:val="continuous"/>
      <w:pgSz w:w="11907" w:h="16840"/>
      <w:pgMar w:top="1484" w:right="1134" w:bottom="1985" w:left="1418" w:header="624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723A" w14:textId="77777777" w:rsidR="00FD3B3C" w:rsidRDefault="00FD3B3C">
      <w:r>
        <w:separator/>
      </w:r>
    </w:p>
  </w:endnote>
  <w:endnote w:type="continuationSeparator" w:id="0">
    <w:p w14:paraId="6EB1AAEB" w14:textId="77777777" w:rsidR="00FD3B3C" w:rsidRDefault="00FD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5A63" w14:textId="77777777" w:rsidR="007314BE" w:rsidRDefault="007314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B1481" w14:textId="77777777" w:rsidR="00F61D78" w:rsidRPr="00F61D78" w:rsidRDefault="00F61D78" w:rsidP="00F61D78">
    <w:pPr>
      <w:pStyle w:val="Fuzeile"/>
      <w:rPr>
        <w:color w:val="0069B4"/>
        <w:sz w:val="12"/>
        <w:szCs w:val="12"/>
      </w:rPr>
    </w:pPr>
    <w:r w:rsidRPr="00F61D78">
      <w:rPr>
        <w:color w:val="0069B4"/>
        <w:sz w:val="12"/>
        <w:szCs w:val="12"/>
      </w:rPr>
      <w:t>Friedrich-Loeffler-Institut, Bundesforschungsinstitut für Tiergesundheit</w:t>
    </w:r>
  </w:p>
  <w:p w14:paraId="06EE41C7" w14:textId="77777777" w:rsidR="00F61D78" w:rsidRPr="004138C1" w:rsidRDefault="00F61D78" w:rsidP="00F61D78">
    <w:pPr>
      <w:pStyle w:val="Fuzeile"/>
      <w:rPr>
        <w:color w:val="004F80"/>
        <w:sz w:val="16"/>
        <w:szCs w:val="16"/>
      </w:rPr>
    </w:pPr>
    <w:r w:rsidRPr="004138C1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06B711A" wp14:editId="54DEC0E5">
              <wp:simplePos x="0" y="0"/>
              <wp:positionH relativeFrom="column">
                <wp:posOffset>-5080</wp:posOffset>
              </wp:positionH>
              <wp:positionV relativeFrom="paragraph">
                <wp:posOffset>36500</wp:posOffset>
              </wp:positionV>
              <wp:extent cx="5949950" cy="0"/>
              <wp:effectExtent l="0" t="0" r="0" b="0"/>
              <wp:wrapNone/>
              <wp:docPr id="9" name="Gerader Verbinde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9950" cy="0"/>
                      </a:xfrm>
                      <a:prstGeom prst="line">
                        <a:avLst/>
                      </a:prstGeom>
                      <a:ln w="635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7810FF" id="Gerader Verbinder 9" o:spid="_x0000_s1026" style="position:absolute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.85pt" to="468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" strokecolor="#0069b4" strokeweight=".5pt"/>
          </w:pict>
        </mc:Fallback>
      </mc:AlternateContent>
    </w:r>
  </w:p>
  <w:p w14:paraId="1E6E2CD3" w14:textId="77777777" w:rsidR="002C03A8" w:rsidRPr="00D977DB" w:rsidRDefault="002C03A8" w:rsidP="002C03A8">
    <w:pPr>
      <w:pStyle w:val="Fuzeile"/>
      <w:rPr>
        <w:b/>
        <w:color w:val="808080" w:themeColor="background1" w:themeShade="80"/>
        <w:sz w:val="12"/>
        <w:szCs w:val="12"/>
      </w:rPr>
    </w:pPr>
    <w:r w:rsidRPr="00D977DB">
      <w:rPr>
        <w:color w:val="808080" w:themeColor="background1" w:themeShade="80"/>
        <w:sz w:val="12"/>
        <w:szCs w:val="12"/>
      </w:rPr>
      <w:t>Hauptsitz – Insel Riems · Südufer 10 · 17493 Greifswald – Insel Riems · Telefon: +49 38351 7-0 · Fax: +49 38351 7-1151</w:t>
    </w:r>
    <w:r w:rsidRPr="00D977DB">
      <w:rPr>
        <w:color w:val="808080" w:themeColor="background1" w:themeShade="80"/>
        <w:sz w:val="12"/>
        <w:szCs w:val="12"/>
      </w:rPr>
      <w:br/>
      <w:t xml:space="preserve">Weitere Standorte: Braunschweig · </w:t>
    </w:r>
    <w:r w:rsidRPr="00D977DB">
      <w:rPr>
        <w:color w:val="808080" w:themeColor="background1" w:themeShade="80"/>
        <w:sz w:val="12"/>
        <w:szCs w:val="12"/>
        <w:lang w:val="fr-FR"/>
      </w:rPr>
      <w:t>Celle</w:t>
    </w:r>
    <w:r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  <w:lang w:val="it-IT"/>
      </w:rPr>
      <w:t>Jena</w:t>
    </w:r>
    <w:r w:rsidRPr="00D977DB">
      <w:rPr>
        <w:color w:val="808080" w:themeColor="background1" w:themeShade="80"/>
        <w:sz w:val="12"/>
        <w:szCs w:val="12"/>
      </w:rPr>
      <w:t xml:space="preserve"> · Mariensee · </w:t>
    </w:r>
    <w:r w:rsidRPr="00D977DB">
      <w:rPr>
        <w:color w:val="808080" w:themeColor="background1" w:themeShade="80"/>
        <w:sz w:val="12"/>
        <w:szCs w:val="12"/>
        <w:lang w:val="fr-FR"/>
      </w:rPr>
      <w:t>www.fli.de</w:t>
    </w:r>
  </w:p>
  <w:p w14:paraId="39F2B0CE" w14:textId="6783A6E2" w:rsidR="00CC1A1E" w:rsidRPr="00225178" w:rsidRDefault="00225178" w:rsidP="00225178">
    <w:pPr>
      <w:pStyle w:val="Fuzeile"/>
      <w:jc w:val="right"/>
      <w:rPr>
        <w:sz w:val="12"/>
        <w:szCs w:val="12"/>
      </w:rPr>
    </w:pPr>
    <w:r>
      <w:rPr>
        <w:sz w:val="2"/>
        <w:szCs w:val="2"/>
      </w:rPr>
      <w:tab/>
    </w:r>
    <w:r>
      <w:rPr>
        <w:sz w:val="2"/>
        <w:szCs w:val="2"/>
      </w:rPr>
      <w:tab/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 xml:space="preserve"> IF 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>NUMPAGES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FC04BF">
      <w:rPr>
        <w:rStyle w:val="Seitenzahl"/>
        <w:noProof/>
        <w:color w:val="808080" w:themeColor="background1" w:themeShade="80"/>
        <w:sz w:val="12"/>
        <w:szCs w:val="12"/>
      </w:rPr>
      <w:instrText>1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 xml:space="preserve"> &gt; 1  "Seite 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>PAGE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2F3152">
      <w:rPr>
        <w:rStyle w:val="Seitenzahl"/>
        <w:noProof/>
        <w:color w:val="808080" w:themeColor="background1" w:themeShade="80"/>
        <w:sz w:val="12"/>
        <w:szCs w:val="12"/>
      </w:rPr>
      <w:instrText>2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>" ""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 xml:space="preserve"> IF</w:instrText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 xml:space="preserve"> NUMPAGES</w:instrText>
    </w:r>
    <w:r w:rsidR="002C03A8" w:rsidRPr="00440A5D">
      <w:rPr>
        <w:color w:val="808080" w:themeColor="background1" w:themeShade="80"/>
        <w:sz w:val="12"/>
        <w:szCs w:val="12"/>
      </w:rPr>
      <w:fldChar w:fldCharType="separate"/>
    </w:r>
    <w:r w:rsidR="00FC04BF">
      <w:rPr>
        <w:noProof/>
        <w:color w:val="808080" w:themeColor="background1" w:themeShade="80"/>
        <w:sz w:val="12"/>
        <w:szCs w:val="12"/>
      </w:rPr>
      <w:instrText>1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  <w:r w:rsidR="002C03A8" w:rsidRPr="00440A5D">
      <w:rPr>
        <w:color w:val="808080" w:themeColor="background1" w:themeShade="80"/>
        <w:sz w:val="12"/>
        <w:szCs w:val="12"/>
      </w:rPr>
      <w:instrText xml:space="preserve"> &gt; 1 " von </w:instrText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>NUMPAGES</w:instrText>
    </w:r>
    <w:r w:rsidR="002C03A8" w:rsidRPr="00440A5D">
      <w:rPr>
        <w:color w:val="808080" w:themeColor="background1" w:themeShade="80"/>
        <w:sz w:val="12"/>
        <w:szCs w:val="12"/>
      </w:rPr>
      <w:fldChar w:fldCharType="separate"/>
    </w:r>
    <w:r w:rsidR="002F3152">
      <w:rPr>
        <w:noProof/>
        <w:color w:val="808080" w:themeColor="background1" w:themeShade="80"/>
        <w:sz w:val="12"/>
        <w:szCs w:val="12"/>
      </w:rPr>
      <w:instrText>2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  <w:r w:rsidR="002C03A8" w:rsidRPr="00440A5D">
      <w:rPr>
        <w:color w:val="808080" w:themeColor="background1" w:themeShade="80"/>
        <w:sz w:val="12"/>
        <w:szCs w:val="12"/>
      </w:rPr>
      <w:instrText xml:space="preserve">" "" 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C1CF" w14:textId="77777777" w:rsidR="00A05518" w:rsidRPr="00B31E3E" w:rsidRDefault="00A05518" w:rsidP="00A05518">
    <w:pPr>
      <w:pStyle w:val="Fuzeile"/>
      <w:rPr>
        <w:color w:val="0069B4" w:themeColor="accent1"/>
        <w:sz w:val="12"/>
        <w:szCs w:val="12"/>
      </w:rPr>
    </w:pPr>
    <w:r w:rsidRPr="00B31E3E">
      <w:rPr>
        <w:color w:val="0069B4" w:themeColor="accent1"/>
        <w:sz w:val="12"/>
        <w:szCs w:val="12"/>
      </w:rPr>
      <w:t>Friedrich-Loeffler-Institut, Bundesforschungsinstitut für Tiergesundheit</w:t>
    </w:r>
  </w:p>
  <w:p w14:paraId="5BACB339" w14:textId="77777777" w:rsidR="00202953" w:rsidRPr="004138C1" w:rsidRDefault="00202953" w:rsidP="00202953">
    <w:pPr>
      <w:pStyle w:val="Fuzeile"/>
      <w:rPr>
        <w:color w:val="004F80"/>
        <w:sz w:val="16"/>
        <w:szCs w:val="16"/>
      </w:rPr>
    </w:pPr>
    <w:r w:rsidRPr="004138C1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06D269B" wp14:editId="35A62964">
              <wp:simplePos x="0" y="0"/>
              <wp:positionH relativeFrom="column">
                <wp:posOffset>-5080</wp:posOffset>
              </wp:positionH>
              <wp:positionV relativeFrom="paragraph">
                <wp:posOffset>36500</wp:posOffset>
              </wp:positionV>
              <wp:extent cx="5949950" cy="0"/>
              <wp:effectExtent l="0" t="0" r="0" b="0"/>
              <wp:wrapNone/>
              <wp:docPr id="7" name="Gerader Verbinder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995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A3B055" id="Gerader Verbinder 7" o:spid="_x0000_s1026" alt="&quot;&quot;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.85pt" to="468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" strokecolor="#0069b4 [3204]" strokeweight=".5pt"/>
          </w:pict>
        </mc:Fallback>
      </mc:AlternateContent>
    </w:r>
  </w:p>
  <w:p w14:paraId="26003139" w14:textId="2501691E" w:rsidR="00202953" w:rsidRPr="00D977DB" w:rsidRDefault="00202953" w:rsidP="00202953">
    <w:pPr>
      <w:pStyle w:val="Fuzeile"/>
      <w:rPr>
        <w:b/>
        <w:color w:val="808080" w:themeColor="background1" w:themeShade="80"/>
        <w:sz w:val="12"/>
        <w:szCs w:val="12"/>
      </w:rPr>
    </w:pPr>
    <w:r w:rsidRPr="00D977DB">
      <w:rPr>
        <w:color w:val="808080" w:themeColor="background1" w:themeShade="80"/>
        <w:sz w:val="12"/>
        <w:szCs w:val="12"/>
      </w:rPr>
      <w:t>Hauptsitz Insel Riems · Südufer 10 · 17493 Greifswald – Insel Riems · Telefon: +49 38351 7-0 · Fax: +49 38351 7-1151</w:t>
    </w:r>
    <w:r w:rsidRPr="00D977DB">
      <w:rPr>
        <w:color w:val="808080" w:themeColor="background1" w:themeShade="80"/>
        <w:sz w:val="12"/>
        <w:szCs w:val="12"/>
      </w:rPr>
      <w:br/>
    </w:r>
    <w:r w:rsidR="00557142" w:rsidRPr="00D977DB">
      <w:rPr>
        <w:color w:val="808080" w:themeColor="background1" w:themeShade="80"/>
        <w:sz w:val="12"/>
        <w:szCs w:val="12"/>
      </w:rPr>
      <w:t xml:space="preserve">Weitere </w:t>
    </w:r>
    <w:r w:rsidRPr="00D977DB">
      <w:rPr>
        <w:color w:val="808080" w:themeColor="background1" w:themeShade="80"/>
        <w:sz w:val="12"/>
        <w:szCs w:val="12"/>
      </w:rPr>
      <w:t>Standort</w:t>
    </w:r>
    <w:r w:rsidR="00557142" w:rsidRPr="00D977DB">
      <w:rPr>
        <w:color w:val="808080" w:themeColor="background1" w:themeShade="80"/>
        <w:sz w:val="12"/>
        <w:szCs w:val="12"/>
      </w:rPr>
      <w:t>e:</w:t>
    </w:r>
    <w:r w:rsidRPr="00D977DB">
      <w:rPr>
        <w:color w:val="808080" w:themeColor="background1" w:themeShade="80"/>
        <w:sz w:val="12"/>
        <w:szCs w:val="12"/>
      </w:rPr>
      <w:t xml:space="preserve"> Braunschweig · </w:t>
    </w:r>
    <w:r w:rsidRPr="00D977DB">
      <w:rPr>
        <w:color w:val="808080" w:themeColor="background1" w:themeShade="80"/>
        <w:sz w:val="12"/>
        <w:szCs w:val="12"/>
        <w:lang w:val="fr-FR"/>
      </w:rPr>
      <w:t>Celle</w:t>
    </w:r>
    <w:r w:rsidR="00557142"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  <w:lang w:val="it-IT"/>
      </w:rPr>
      <w:t>Jena</w:t>
    </w:r>
    <w:r w:rsidR="00557142"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</w:rPr>
      <w:t>Mariensee</w:t>
    </w:r>
    <w:r w:rsidR="00557142"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  <w:lang w:val="fr-FR"/>
      </w:rPr>
      <w:t>www.fli.de</w:t>
    </w:r>
  </w:p>
  <w:p w14:paraId="2C1E56A9" w14:textId="18454060" w:rsidR="00663C10" w:rsidRPr="00225178" w:rsidRDefault="00F23F32" w:rsidP="00225178">
    <w:pPr>
      <w:pStyle w:val="Fuzeile"/>
      <w:jc w:val="right"/>
      <w:rPr>
        <w:color w:val="808080" w:themeColor="background1" w:themeShade="80"/>
        <w:sz w:val="12"/>
        <w:szCs w:val="12"/>
      </w:rPr>
    </w:pPr>
    <w:r>
      <w:rPr>
        <w:b/>
        <w:noProof/>
        <w:color w:val="00519B"/>
        <w:sz w:val="12"/>
        <w:szCs w:val="12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DF1F74" wp14:editId="35C65C10">
              <wp:simplePos x="0" y="0"/>
              <wp:positionH relativeFrom="column">
                <wp:posOffset>-19685</wp:posOffset>
              </wp:positionH>
              <wp:positionV relativeFrom="paragraph">
                <wp:posOffset>893445</wp:posOffset>
              </wp:positionV>
              <wp:extent cx="596900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9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F9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AC03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-1.55pt;margin-top:70.35pt;width:470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" strokecolor="#004f9f"/>
          </w:pict>
        </mc:Fallback>
      </mc:AlternateContent>
    </w:r>
    <w:r w:rsidR="00225178" w:rsidRPr="002C03A8">
      <w:rPr>
        <w:sz w:val="12"/>
        <w:szCs w:val="12"/>
      </w:rPr>
      <w:tab/>
    </w:r>
    <w:r w:rsidR="00225178" w:rsidRPr="002C03A8">
      <w:rPr>
        <w:sz w:val="12"/>
        <w:szCs w:val="12"/>
      </w:rPr>
      <w:tab/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 xml:space="preserve"> IF 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>NUMPAGES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FC04BF">
      <w:rPr>
        <w:rStyle w:val="Seitenzahl"/>
        <w:noProof/>
        <w:color w:val="808080" w:themeColor="background1" w:themeShade="80"/>
        <w:sz w:val="12"/>
        <w:szCs w:val="12"/>
      </w:rPr>
      <w:instrText>1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 xml:space="preserve"> &gt; 1  "Seite 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>PAGE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2F3152">
      <w:rPr>
        <w:rStyle w:val="Seitenzahl"/>
        <w:noProof/>
        <w:color w:val="808080" w:themeColor="background1" w:themeShade="80"/>
        <w:sz w:val="12"/>
        <w:szCs w:val="12"/>
      </w:rPr>
      <w:instrText>1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>" ""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 xml:space="preserve"> IF</w:instrText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 xml:space="preserve"> NUMPAGES</w:instrText>
    </w:r>
    <w:r w:rsidR="00225178" w:rsidRPr="00440A5D">
      <w:rPr>
        <w:color w:val="808080" w:themeColor="background1" w:themeShade="80"/>
        <w:sz w:val="12"/>
        <w:szCs w:val="12"/>
      </w:rPr>
      <w:fldChar w:fldCharType="separate"/>
    </w:r>
    <w:r w:rsidR="00FC04BF">
      <w:rPr>
        <w:noProof/>
        <w:color w:val="808080" w:themeColor="background1" w:themeShade="80"/>
        <w:sz w:val="12"/>
        <w:szCs w:val="12"/>
      </w:rPr>
      <w:instrText>1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  <w:r w:rsidR="00225178" w:rsidRPr="00440A5D">
      <w:rPr>
        <w:color w:val="808080" w:themeColor="background1" w:themeShade="80"/>
        <w:sz w:val="12"/>
        <w:szCs w:val="12"/>
      </w:rPr>
      <w:instrText xml:space="preserve"> &gt; 1 " von </w:instrText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>NUMPAGES</w:instrText>
    </w:r>
    <w:r w:rsidR="00225178" w:rsidRPr="00440A5D">
      <w:rPr>
        <w:color w:val="808080" w:themeColor="background1" w:themeShade="80"/>
        <w:sz w:val="12"/>
        <w:szCs w:val="12"/>
      </w:rPr>
      <w:fldChar w:fldCharType="separate"/>
    </w:r>
    <w:r w:rsidR="002F3152">
      <w:rPr>
        <w:noProof/>
        <w:color w:val="808080" w:themeColor="background1" w:themeShade="80"/>
        <w:sz w:val="12"/>
        <w:szCs w:val="12"/>
      </w:rPr>
      <w:instrText>2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  <w:r w:rsidR="00225178" w:rsidRPr="00440A5D">
      <w:rPr>
        <w:color w:val="808080" w:themeColor="background1" w:themeShade="80"/>
        <w:sz w:val="12"/>
        <w:szCs w:val="12"/>
      </w:rPr>
      <w:instrText xml:space="preserve">" "" 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AF41" w14:textId="77777777" w:rsidR="00FD3B3C" w:rsidRDefault="00FD3B3C">
      <w:r>
        <w:separator/>
      </w:r>
    </w:p>
  </w:footnote>
  <w:footnote w:type="continuationSeparator" w:id="0">
    <w:p w14:paraId="007D9D22" w14:textId="77777777" w:rsidR="00FD3B3C" w:rsidRDefault="00FD3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F095" w14:textId="77777777" w:rsidR="007314BE" w:rsidRDefault="007314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54DC" w14:textId="77777777" w:rsidR="007314BE" w:rsidRDefault="007314B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44F7" w14:textId="4488DF34" w:rsidR="00663C10" w:rsidRDefault="00B24D2E" w:rsidP="00EB7D93">
    <w:pPr>
      <w:pStyle w:val="Kopfzeile"/>
      <w:jc w:val="right"/>
    </w:pPr>
    <w:r w:rsidRPr="00B24D2E">
      <w:rPr>
        <w:noProof/>
        <w:sz w:val="2"/>
        <w:szCs w:val="2"/>
      </w:rP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51E7A99A" wp14:editId="733B187F">
              <wp:simplePos x="0" y="0"/>
              <wp:positionH relativeFrom="column">
                <wp:posOffset>-91440</wp:posOffset>
              </wp:positionH>
              <wp:positionV relativeFrom="paragraph">
                <wp:posOffset>1290097</wp:posOffset>
              </wp:positionV>
              <wp:extent cx="2738755" cy="187960"/>
              <wp:effectExtent l="0" t="0" r="4445" b="254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8755" cy="187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A7D0D6" w14:textId="77777777" w:rsidR="00B24D2E" w:rsidRDefault="00B24D2E" w:rsidP="00B24D2E">
                          <w:r w:rsidRPr="00B31E3E">
                            <w:rPr>
                              <w:color w:val="0069B4" w:themeColor="accent1"/>
                              <w:sz w:val="12"/>
                              <w:szCs w:val="12"/>
                            </w:rPr>
                            <w:t>Friedrich-Loeffler-Institut | Südufer 10 | 17493 Greifswald – Insel Riems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E7A99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7.2pt;margin-top:101.6pt;width:215.65pt;height:14.8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" stroked="f">
              <v:textbox>
                <w:txbxContent>
                  <w:p w14:paraId="5DA7D0D6" w14:textId="77777777" w:rsidR="00B24D2E" w:rsidRDefault="00B24D2E" w:rsidP="00B24D2E">
                    <w:r w:rsidRPr="00B31E3E">
                      <w:rPr>
                        <w:color w:val="0069B4" w:themeColor="accent1"/>
                        <w:sz w:val="12"/>
                        <w:szCs w:val="12"/>
                      </w:rPr>
                      <w:t>Friedrich-Loeffler-Institut | Südufer 10 | 17493 Greifswald – Insel Riems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57467">
      <w:rPr>
        <w:noProof/>
      </w:rPr>
      <w:drawing>
        <wp:anchor distT="0" distB="0" distL="114300" distR="114300" simplePos="0" relativeHeight="251660800" behindDoc="1" locked="0" layoutInCell="1" allowOverlap="1" wp14:anchorId="02823D07" wp14:editId="3EEBD4CB">
          <wp:simplePos x="0" y="0"/>
          <wp:positionH relativeFrom="column">
            <wp:posOffset>3671570</wp:posOffset>
          </wp:positionH>
          <wp:positionV relativeFrom="paragraph">
            <wp:posOffset>-38735</wp:posOffset>
          </wp:positionV>
          <wp:extent cx="1811020" cy="602599"/>
          <wp:effectExtent l="0" t="0" r="0" b="7620"/>
          <wp:wrapNone/>
          <wp:docPr id="5" name="Grafik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FLI-2025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11020" cy="602599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7467">
      <w:rPr>
        <w:noProof/>
      </w:rPr>
      <w:drawing>
        <wp:anchor distT="0" distB="0" distL="114300" distR="114300" simplePos="0" relativeHeight="251659776" behindDoc="1" locked="0" layoutInCell="1" allowOverlap="1" wp14:anchorId="0F8F2786" wp14:editId="5C2B1FF6">
          <wp:simplePos x="0" y="0"/>
          <wp:positionH relativeFrom="column">
            <wp:posOffset>3731260</wp:posOffset>
          </wp:positionH>
          <wp:positionV relativeFrom="paragraph">
            <wp:posOffset>657225</wp:posOffset>
          </wp:positionV>
          <wp:extent cx="1656000" cy="788147"/>
          <wp:effectExtent l="0" t="0" r="0" b="0"/>
          <wp:wrapNone/>
          <wp:docPr id="6" name="Grafik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LI-Logo_mit_Farbverlauf-Briefkopf_WOAH_2025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6000" cy="788147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3F32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0" wp14:anchorId="79D22EC3" wp14:editId="1FF4A3E5">
              <wp:simplePos x="0" y="0"/>
              <wp:positionH relativeFrom="page">
                <wp:posOffset>180340</wp:posOffset>
              </wp:positionH>
              <wp:positionV relativeFrom="page">
                <wp:posOffset>5346700</wp:posOffset>
              </wp:positionV>
              <wp:extent cx="252095" cy="0"/>
              <wp:effectExtent l="0" t="0" r="0" b="0"/>
              <wp:wrapSquare wrapText="bothSides"/>
              <wp:docPr id="4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BA27C7" id="Line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34.0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" o:allowoverlap="f" strokecolor="#7f7f7f [1612]" strokeweight=".5pt">
              <w10:wrap type="square" anchorx="page" anchory="page"/>
            </v:line>
          </w:pict>
        </mc:Fallback>
      </mc:AlternateContent>
    </w:r>
    <w:r w:rsidR="00F23F32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0" wp14:anchorId="5F70266B" wp14:editId="1704D30C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9705" cy="0"/>
              <wp:effectExtent l="0" t="0" r="0" b="0"/>
              <wp:wrapSquare wrapText="bothSides"/>
              <wp:docPr id="3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73D10" id="Line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595.35pt" to="28.3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" o:allowoverlap="f" strokecolor="#7f7f7f [1612]" strokeweight=".5pt">
              <w10:wrap type="square" anchorx="page" anchory="page"/>
            </v:line>
          </w:pict>
        </mc:Fallback>
      </mc:AlternateContent>
    </w:r>
    <w:r w:rsidR="00F23F32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0" wp14:anchorId="5436DD50" wp14:editId="409BC615">
              <wp:simplePos x="0" y="0"/>
              <wp:positionH relativeFrom="page">
                <wp:posOffset>180340</wp:posOffset>
              </wp:positionH>
              <wp:positionV relativeFrom="page">
                <wp:posOffset>3780790</wp:posOffset>
              </wp:positionV>
              <wp:extent cx="179705" cy="0"/>
              <wp:effectExtent l="0" t="0" r="0" b="0"/>
              <wp:wrapSquare wrapText="bothSides"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844161" id="Line 1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" o:allowoverlap="f" strokecolor="#7f7f7f [1612]" strokeweight=".5pt">
              <w10:wrap type="square"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D038C"/>
    <w:multiLevelType w:val="hybridMultilevel"/>
    <w:tmpl w:val="A5C4D5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83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739"/>
    <w:rsid w:val="00002230"/>
    <w:rsid w:val="00004E34"/>
    <w:rsid w:val="00011B08"/>
    <w:rsid w:val="00017E5F"/>
    <w:rsid w:val="0002655F"/>
    <w:rsid w:val="00046960"/>
    <w:rsid w:val="00057E16"/>
    <w:rsid w:val="00061150"/>
    <w:rsid w:val="00073380"/>
    <w:rsid w:val="00094257"/>
    <w:rsid w:val="000B4E1A"/>
    <w:rsid w:val="000C0EAD"/>
    <w:rsid w:val="000C23F0"/>
    <w:rsid w:val="000D1547"/>
    <w:rsid w:val="000E0D76"/>
    <w:rsid w:val="000E147F"/>
    <w:rsid w:val="000E3E95"/>
    <w:rsid w:val="000E7275"/>
    <w:rsid w:val="000F055A"/>
    <w:rsid w:val="000F1D35"/>
    <w:rsid w:val="000F57A8"/>
    <w:rsid w:val="00114748"/>
    <w:rsid w:val="001504D2"/>
    <w:rsid w:val="001543CB"/>
    <w:rsid w:val="00167F68"/>
    <w:rsid w:val="001724E8"/>
    <w:rsid w:val="001747BA"/>
    <w:rsid w:val="00196DE5"/>
    <w:rsid w:val="00197A67"/>
    <w:rsid w:val="001C0A12"/>
    <w:rsid w:val="001C598B"/>
    <w:rsid w:val="001D79C7"/>
    <w:rsid w:val="001F27C8"/>
    <w:rsid w:val="00202953"/>
    <w:rsid w:val="002074A6"/>
    <w:rsid w:val="00216617"/>
    <w:rsid w:val="00225178"/>
    <w:rsid w:val="00240F77"/>
    <w:rsid w:val="002431FE"/>
    <w:rsid w:val="00244A9C"/>
    <w:rsid w:val="00244AB9"/>
    <w:rsid w:val="00257467"/>
    <w:rsid w:val="00262B56"/>
    <w:rsid w:val="00270932"/>
    <w:rsid w:val="00272A6D"/>
    <w:rsid w:val="00272D7E"/>
    <w:rsid w:val="00282CC3"/>
    <w:rsid w:val="00286D0A"/>
    <w:rsid w:val="002911B1"/>
    <w:rsid w:val="002C03A8"/>
    <w:rsid w:val="002C558A"/>
    <w:rsid w:val="002D178F"/>
    <w:rsid w:val="002D6C1D"/>
    <w:rsid w:val="002E6A41"/>
    <w:rsid w:val="002F3152"/>
    <w:rsid w:val="002F7BD9"/>
    <w:rsid w:val="00310816"/>
    <w:rsid w:val="00311972"/>
    <w:rsid w:val="0032031C"/>
    <w:rsid w:val="00343E39"/>
    <w:rsid w:val="0036684F"/>
    <w:rsid w:val="00367C67"/>
    <w:rsid w:val="00370EE0"/>
    <w:rsid w:val="00371DF5"/>
    <w:rsid w:val="00372E67"/>
    <w:rsid w:val="003A338A"/>
    <w:rsid w:val="003A6869"/>
    <w:rsid w:val="003B3D63"/>
    <w:rsid w:val="003D04DC"/>
    <w:rsid w:val="003D61CE"/>
    <w:rsid w:val="003D64C1"/>
    <w:rsid w:val="003E7CE7"/>
    <w:rsid w:val="0040395D"/>
    <w:rsid w:val="00403A65"/>
    <w:rsid w:val="00411EEA"/>
    <w:rsid w:val="004138C1"/>
    <w:rsid w:val="004175B1"/>
    <w:rsid w:val="0042554B"/>
    <w:rsid w:val="00430B52"/>
    <w:rsid w:val="00435D66"/>
    <w:rsid w:val="00440A5D"/>
    <w:rsid w:val="004518D3"/>
    <w:rsid w:val="00454FBE"/>
    <w:rsid w:val="0045505B"/>
    <w:rsid w:val="004553BC"/>
    <w:rsid w:val="00461AA9"/>
    <w:rsid w:val="004715F0"/>
    <w:rsid w:val="00476681"/>
    <w:rsid w:val="00490EC1"/>
    <w:rsid w:val="004A66D8"/>
    <w:rsid w:val="004B045D"/>
    <w:rsid w:val="004B22C6"/>
    <w:rsid w:val="004B2488"/>
    <w:rsid w:val="004C4456"/>
    <w:rsid w:val="004C6FC2"/>
    <w:rsid w:val="004D11F9"/>
    <w:rsid w:val="004E5E2A"/>
    <w:rsid w:val="004E757E"/>
    <w:rsid w:val="005048B6"/>
    <w:rsid w:val="00511005"/>
    <w:rsid w:val="00522FBA"/>
    <w:rsid w:val="00523F37"/>
    <w:rsid w:val="00556E85"/>
    <w:rsid w:val="00557142"/>
    <w:rsid w:val="00562A8A"/>
    <w:rsid w:val="005634DE"/>
    <w:rsid w:val="00565D8D"/>
    <w:rsid w:val="00583594"/>
    <w:rsid w:val="0058636B"/>
    <w:rsid w:val="00590F80"/>
    <w:rsid w:val="00595D0A"/>
    <w:rsid w:val="005A623E"/>
    <w:rsid w:val="005B3FC5"/>
    <w:rsid w:val="005C13E8"/>
    <w:rsid w:val="005E1A5F"/>
    <w:rsid w:val="005E2A95"/>
    <w:rsid w:val="005E3543"/>
    <w:rsid w:val="005E5F55"/>
    <w:rsid w:val="00606A32"/>
    <w:rsid w:val="00613B77"/>
    <w:rsid w:val="00616B40"/>
    <w:rsid w:val="006235AF"/>
    <w:rsid w:val="006378E0"/>
    <w:rsid w:val="00641049"/>
    <w:rsid w:val="00644CE4"/>
    <w:rsid w:val="006459BA"/>
    <w:rsid w:val="00647409"/>
    <w:rsid w:val="00662D76"/>
    <w:rsid w:val="00663C10"/>
    <w:rsid w:val="00665B41"/>
    <w:rsid w:val="00670B78"/>
    <w:rsid w:val="006710F5"/>
    <w:rsid w:val="006737AF"/>
    <w:rsid w:val="00675938"/>
    <w:rsid w:val="006A2E8F"/>
    <w:rsid w:val="006B547B"/>
    <w:rsid w:val="006C3EBB"/>
    <w:rsid w:val="006D6AD0"/>
    <w:rsid w:val="006E05A7"/>
    <w:rsid w:val="006F357B"/>
    <w:rsid w:val="006F39BA"/>
    <w:rsid w:val="00701DA7"/>
    <w:rsid w:val="007314BE"/>
    <w:rsid w:val="007336ED"/>
    <w:rsid w:val="0073462B"/>
    <w:rsid w:val="007363C1"/>
    <w:rsid w:val="00776E53"/>
    <w:rsid w:val="00780A37"/>
    <w:rsid w:val="00780E2E"/>
    <w:rsid w:val="007A0284"/>
    <w:rsid w:val="007B3853"/>
    <w:rsid w:val="007D7E4A"/>
    <w:rsid w:val="007E05CB"/>
    <w:rsid w:val="007E51A9"/>
    <w:rsid w:val="007F50CB"/>
    <w:rsid w:val="00802FF1"/>
    <w:rsid w:val="00825A3D"/>
    <w:rsid w:val="00825DFB"/>
    <w:rsid w:val="0083148D"/>
    <w:rsid w:val="00837E71"/>
    <w:rsid w:val="00852131"/>
    <w:rsid w:val="0086076D"/>
    <w:rsid w:val="00865D05"/>
    <w:rsid w:val="008E01A0"/>
    <w:rsid w:val="008E3C05"/>
    <w:rsid w:val="009005EF"/>
    <w:rsid w:val="00911466"/>
    <w:rsid w:val="009267D4"/>
    <w:rsid w:val="0093279C"/>
    <w:rsid w:val="0093470B"/>
    <w:rsid w:val="009360CD"/>
    <w:rsid w:val="009423F5"/>
    <w:rsid w:val="009502BA"/>
    <w:rsid w:val="00950685"/>
    <w:rsid w:val="00951BE6"/>
    <w:rsid w:val="00954A5A"/>
    <w:rsid w:val="009615BB"/>
    <w:rsid w:val="009978DE"/>
    <w:rsid w:val="009A5829"/>
    <w:rsid w:val="009A7B2D"/>
    <w:rsid w:val="009B5192"/>
    <w:rsid w:val="009B5231"/>
    <w:rsid w:val="009C2871"/>
    <w:rsid w:val="009C3A9F"/>
    <w:rsid w:val="009C76B6"/>
    <w:rsid w:val="009C7F3A"/>
    <w:rsid w:val="009D244D"/>
    <w:rsid w:val="009D6219"/>
    <w:rsid w:val="009D69F9"/>
    <w:rsid w:val="009D714B"/>
    <w:rsid w:val="009E40C3"/>
    <w:rsid w:val="009E6DA3"/>
    <w:rsid w:val="009E7C20"/>
    <w:rsid w:val="009F6B6F"/>
    <w:rsid w:val="00A00399"/>
    <w:rsid w:val="00A00440"/>
    <w:rsid w:val="00A05518"/>
    <w:rsid w:val="00A23932"/>
    <w:rsid w:val="00A35AC2"/>
    <w:rsid w:val="00A42321"/>
    <w:rsid w:val="00A4511C"/>
    <w:rsid w:val="00A84012"/>
    <w:rsid w:val="00A9173F"/>
    <w:rsid w:val="00A939B2"/>
    <w:rsid w:val="00A97C97"/>
    <w:rsid w:val="00AA11EE"/>
    <w:rsid w:val="00AC04B1"/>
    <w:rsid w:val="00AD576B"/>
    <w:rsid w:val="00AF29B7"/>
    <w:rsid w:val="00AF645A"/>
    <w:rsid w:val="00B1369B"/>
    <w:rsid w:val="00B13739"/>
    <w:rsid w:val="00B24D2E"/>
    <w:rsid w:val="00B31E3E"/>
    <w:rsid w:val="00B36811"/>
    <w:rsid w:val="00B47BD8"/>
    <w:rsid w:val="00B50B8C"/>
    <w:rsid w:val="00B54931"/>
    <w:rsid w:val="00B554A6"/>
    <w:rsid w:val="00B60DEC"/>
    <w:rsid w:val="00B876CF"/>
    <w:rsid w:val="00B91350"/>
    <w:rsid w:val="00BA750E"/>
    <w:rsid w:val="00BB17D7"/>
    <w:rsid w:val="00BC4C09"/>
    <w:rsid w:val="00BC6925"/>
    <w:rsid w:val="00BD2644"/>
    <w:rsid w:val="00BE1548"/>
    <w:rsid w:val="00BE3E49"/>
    <w:rsid w:val="00BE3EC9"/>
    <w:rsid w:val="00BF6B79"/>
    <w:rsid w:val="00C0450D"/>
    <w:rsid w:val="00C126B3"/>
    <w:rsid w:val="00C13194"/>
    <w:rsid w:val="00C200C6"/>
    <w:rsid w:val="00C26679"/>
    <w:rsid w:val="00C32095"/>
    <w:rsid w:val="00C51180"/>
    <w:rsid w:val="00C62AA1"/>
    <w:rsid w:val="00C90268"/>
    <w:rsid w:val="00C9231D"/>
    <w:rsid w:val="00CA7AB3"/>
    <w:rsid w:val="00CB707D"/>
    <w:rsid w:val="00CC1A1E"/>
    <w:rsid w:val="00CC3743"/>
    <w:rsid w:val="00CD7AF9"/>
    <w:rsid w:val="00CE48BC"/>
    <w:rsid w:val="00CE7D15"/>
    <w:rsid w:val="00D136B9"/>
    <w:rsid w:val="00D24E8B"/>
    <w:rsid w:val="00D3553A"/>
    <w:rsid w:val="00D3613B"/>
    <w:rsid w:val="00D37ECC"/>
    <w:rsid w:val="00D66390"/>
    <w:rsid w:val="00D76954"/>
    <w:rsid w:val="00D914D7"/>
    <w:rsid w:val="00D94015"/>
    <w:rsid w:val="00D977DB"/>
    <w:rsid w:val="00DB0212"/>
    <w:rsid w:val="00DC0B10"/>
    <w:rsid w:val="00DC5004"/>
    <w:rsid w:val="00DD0859"/>
    <w:rsid w:val="00DD2C2A"/>
    <w:rsid w:val="00DE3152"/>
    <w:rsid w:val="00DF2F67"/>
    <w:rsid w:val="00DF7FCE"/>
    <w:rsid w:val="00E06229"/>
    <w:rsid w:val="00E064AD"/>
    <w:rsid w:val="00E10972"/>
    <w:rsid w:val="00E20FF9"/>
    <w:rsid w:val="00E26C4F"/>
    <w:rsid w:val="00E278FE"/>
    <w:rsid w:val="00E41463"/>
    <w:rsid w:val="00E805F2"/>
    <w:rsid w:val="00E8082E"/>
    <w:rsid w:val="00E85E76"/>
    <w:rsid w:val="00E8738C"/>
    <w:rsid w:val="00EA13CD"/>
    <w:rsid w:val="00EA207A"/>
    <w:rsid w:val="00EA41A2"/>
    <w:rsid w:val="00EB3A70"/>
    <w:rsid w:val="00EB4DEF"/>
    <w:rsid w:val="00EB597A"/>
    <w:rsid w:val="00EB7D93"/>
    <w:rsid w:val="00EC5192"/>
    <w:rsid w:val="00EC7EC4"/>
    <w:rsid w:val="00ED3440"/>
    <w:rsid w:val="00F0153C"/>
    <w:rsid w:val="00F05796"/>
    <w:rsid w:val="00F07DE1"/>
    <w:rsid w:val="00F22C7C"/>
    <w:rsid w:val="00F23F32"/>
    <w:rsid w:val="00F25F3B"/>
    <w:rsid w:val="00F540FB"/>
    <w:rsid w:val="00F61D78"/>
    <w:rsid w:val="00F6619E"/>
    <w:rsid w:val="00F67B95"/>
    <w:rsid w:val="00F70FF8"/>
    <w:rsid w:val="00F764FC"/>
    <w:rsid w:val="00F906C7"/>
    <w:rsid w:val="00F96409"/>
    <w:rsid w:val="00FC04BF"/>
    <w:rsid w:val="00FC5DAD"/>
    <w:rsid w:val="00FD0869"/>
    <w:rsid w:val="00FD3B3C"/>
    <w:rsid w:val="00FE5AB8"/>
    <w:rsid w:val="00FF14DF"/>
    <w:rsid w:val="00FF35B6"/>
    <w:rsid w:val="00FF3ADF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0285CDE7"/>
  <w15:docId w15:val="{11ACCDD8-33CC-46FE-A574-887408EE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41463"/>
    <w:pPr>
      <w:overflowPunct w:val="0"/>
      <w:autoSpaceDE w:val="0"/>
      <w:autoSpaceDN w:val="0"/>
      <w:adjustRightInd w:val="0"/>
      <w:textAlignment w:val="baseline"/>
    </w:pPr>
    <w:rPr>
      <w:rFonts w:ascii="Trebuchet MS" w:hAnsi="Trebuchet MS"/>
      <w:sz w:val="24"/>
    </w:rPr>
  </w:style>
  <w:style w:type="paragraph" w:styleId="berschrift1">
    <w:name w:val="heading 1"/>
    <w:basedOn w:val="berschrift2"/>
    <w:next w:val="Standard"/>
    <w:qFormat/>
    <w:rsid w:val="000E0D76"/>
    <w:pPr>
      <w:outlineLvl w:val="0"/>
    </w:pPr>
  </w:style>
  <w:style w:type="paragraph" w:styleId="berschrift2">
    <w:name w:val="heading 2"/>
    <w:basedOn w:val="Standard"/>
    <w:next w:val="Standard"/>
    <w:qFormat/>
    <w:rsid w:val="003A6869"/>
    <w:pPr>
      <w:ind w:right="-3"/>
      <w:outlineLvl w:val="1"/>
    </w:pPr>
    <w:rPr>
      <w:rFonts w:cs="Arial"/>
      <w:b/>
      <w:szCs w:val="24"/>
    </w:rPr>
  </w:style>
  <w:style w:type="paragraph" w:styleId="berschrift3">
    <w:name w:val="heading 3"/>
    <w:basedOn w:val="Standard"/>
    <w:next w:val="Standard"/>
    <w:qFormat/>
    <w:rsid w:val="003A6869"/>
    <w:pPr>
      <w:ind w:right="-3"/>
      <w:outlineLvl w:val="2"/>
    </w:pPr>
    <w:rPr>
      <w:rFonts w:cs="Arial"/>
      <w:b/>
      <w:szCs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NListe">
    <w:name w:val="TNListe"/>
    <w:basedOn w:val="Standard"/>
    <w:pPr>
      <w:tabs>
        <w:tab w:val="left" w:pos="4800"/>
        <w:tab w:val="left" w:pos="5520"/>
        <w:tab w:val="left" w:pos="7200"/>
      </w:tabs>
      <w:spacing w:before="240"/>
      <w:ind w:left="7200" w:hanging="7200"/>
    </w:pPr>
    <w:rPr>
      <w:rFonts w:ascii="Courier New" w:hAnsi="Courier New"/>
      <w:sz w:val="16"/>
    </w:rPr>
  </w:style>
  <w:style w:type="paragraph" w:styleId="Kopfzeile">
    <w:name w:val="header"/>
    <w:basedOn w:val="Standard"/>
    <w:rsid w:val="002431FE"/>
    <w:pPr>
      <w:tabs>
        <w:tab w:val="left" w:pos="-570"/>
      </w:tabs>
      <w:suppressAutoHyphens/>
    </w:pPr>
    <w:rPr>
      <w:b/>
      <w:spacing w:val="-2"/>
      <w:sz w:val="18"/>
      <w:szCs w:val="18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rsid w:val="00951BE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0450D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435D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35D66"/>
    <w:rPr>
      <w:rFonts w:ascii="Tahoma" w:hAnsi="Tahoma" w:cs="Tahoma"/>
      <w:sz w:val="16"/>
      <w:szCs w:val="16"/>
    </w:rPr>
  </w:style>
  <w:style w:type="character" w:styleId="Seitenzahl">
    <w:name w:val="page number"/>
    <w:rsid w:val="00825A3D"/>
  </w:style>
  <w:style w:type="paragraph" w:customStyle="1" w:styleId="Spaltenzeile">
    <w:name w:val="Spaltenzeile"/>
    <w:basedOn w:val="Kopfzeile"/>
    <w:qFormat/>
    <w:rsid w:val="002431FE"/>
    <w:pPr>
      <w:jc w:val="right"/>
    </w:pPr>
    <w:rPr>
      <w:b w:val="0"/>
    </w:rPr>
  </w:style>
  <w:style w:type="character" w:styleId="Platzhaltertext">
    <w:name w:val="Placeholder Text"/>
    <w:basedOn w:val="Absatz-Standardschriftart"/>
    <w:uiPriority w:val="99"/>
    <w:semiHidden/>
    <w:rsid w:val="001F27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VORLAGEN\BRFPRV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286908-88B6-484E-81DD-43538D447AB5}"/>
      </w:docPartPr>
      <w:docPartBody>
        <w:p w:rsidR="007B1C11" w:rsidRDefault="001C7D33">
          <w:r w:rsidRPr="00BD2F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33"/>
    <w:rsid w:val="001C7D33"/>
    <w:rsid w:val="00343E39"/>
    <w:rsid w:val="004175B1"/>
    <w:rsid w:val="0058636B"/>
    <w:rsid w:val="007B1C11"/>
    <w:rsid w:val="007E05CB"/>
    <w:rsid w:val="00C9231D"/>
    <w:rsid w:val="00DC0B10"/>
    <w:rsid w:val="00F9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7D3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FLI Farben 2025">
      <a:dk1>
        <a:sysClr val="windowText" lastClr="000000"/>
      </a:dk1>
      <a:lt1>
        <a:srgbClr val="FFFFFF"/>
      </a:lt1>
      <a:dk2>
        <a:srgbClr val="98B5E0"/>
      </a:dk2>
      <a:lt2>
        <a:srgbClr val="C6C6C6"/>
      </a:lt2>
      <a:accent1>
        <a:srgbClr val="0069B4"/>
      </a:accent1>
      <a:accent2>
        <a:srgbClr val="B51F1F"/>
      </a:accent2>
      <a:accent3>
        <a:srgbClr val="648033"/>
      </a:accent3>
      <a:accent4>
        <a:srgbClr val="DF7A0D"/>
      </a:accent4>
      <a:accent5>
        <a:srgbClr val="B2B2B2"/>
      </a:accent5>
      <a:accent6>
        <a:srgbClr val="706F6F"/>
      </a:accent6>
      <a:hlink>
        <a:srgbClr val="0069B4"/>
      </a:hlink>
      <a:folHlink>
        <a:srgbClr val="000000"/>
      </a:folHlink>
    </a:clrScheme>
    <a:fontScheme name="FLI Schriften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Spaltenzeile">
      <c:property id="RoleID" type="string">ParagraphHeaderCell</c:property>
      <c:property id="Scope" type="integer">2</c:property>
    </c:group>
    <c:group id="__Header">
      <c:property id="RoleID" type="string">ParagraphHeaderCell</c:property>
      <c:property id="Scope" type="integer">1</c:property>
    </c:group>
  </c:group>
  <c:group id="Content">
    <c:group id="06a9326d-d644-47d1-9ce1-a5eb327f2781">
      <c:property id="RoleID" type="string">TableTable</c:property>
    </c:group>
    <c:group id="6e24b5f0-42e3-451b-8ebd-03cbfb5b6b91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EFEBBCC6-C7FC-4BBD-AFF0-6B11B324A0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CFFFE-2A70-461E-8A58-C329507B377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BRFPRV</Template>
  <TotalTime>0</TotalTime>
  <Pages>1</Pages>
  <Words>65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FLI Briefkopf Riems deutsch</vt:lpstr>
    </vt:vector>
  </TitlesOfParts>
  <Company>Friedrich-Loeffler-Institut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FLI Briefkopf Riems deutsch</dc:title>
  <dc:creator>Friedrich-Loeffler-Institut</dc:creator>
  <cp:lastModifiedBy>Kindermann, Ronny</cp:lastModifiedBy>
  <cp:revision>3</cp:revision>
  <cp:lastPrinted>2026-06-16T11:10:00Z</cp:lastPrinted>
  <dcterms:created xsi:type="dcterms:W3CDTF">2026-06-16T11:08:00Z</dcterms:created>
  <dcterms:modified xsi:type="dcterms:W3CDTF">2026-06-16T11:10:00Z</dcterms:modified>
</cp:coreProperties>
</file>